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F1" w:rsidRPr="00CB62CE" w:rsidRDefault="00783B2B" w:rsidP="00EB088A">
      <w:pPr>
        <w:pStyle w:val="1"/>
        <w:ind w:left="5387"/>
        <w:rPr>
          <w:b w:val="0"/>
          <w:bCs/>
          <w:iCs w:val="0"/>
        </w:rPr>
      </w:pPr>
      <w:r w:rsidRPr="00783B2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DA27C1" w:rsidRDefault="00783B2B" w:rsidP="0088452B">
                  <w:r w:rsidRPr="00783B2B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0546F1" w:rsidRDefault="000546F1" w:rsidP="00EB088A">
      <w:pPr>
        <w:pStyle w:val="1"/>
        <w:ind w:left="5387"/>
        <w:rPr>
          <w:bCs/>
          <w:iCs w:val="0"/>
          <w:sz w:val="24"/>
        </w:rPr>
      </w:pPr>
    </w:p>
    <w:p w:rsidR="002C0116" w:rsidRDefault="002C0116" w:rsidP="002C0116"/>
    <w:p w:rsidR="002C0116" w:rsidRPr="002C0116" w:rsidRDefault="002C0116" w:rsidP="002C0116"/>
    <w:p w:rsidR="000546F1" w:rsidRDefault="000546F1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0546F1" w:rsidRPr="001620AE" w:rsidRDefault="000546F1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0546F1" w:rsidRPr="001620AE" w:rsidRDefault="000546F1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0546F1" w:rsidRPr="00160D27" w:rsidRDefault="000546F1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0546F1" w:rsidRPr="001620AE" w:rsidRDefault="00783B2B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783B2B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546F1" w:rsidRPr="001620AE">
        <w:rPr>
          <w:rFonts w:ascii="Liberation Serif" w:hAnsi="Liberation Serif"/>
          <w:sz w:val="28"/>
          <w:szCs w:val="28"/>
        </w:rPr>
        <w:t xml:space="preserve">от </w:t>
      </w:r>
      <w:r w:rsidR="00C27243">
        <w:rPr>
          <w:rFonts w:ascii="Liberation Serif" w:hAnsi="Liberation Serif"/>
          <w:sz w:val="28"/>
          <w:szCs w:val="28"/>
        </w:rPr>
        <w:t>21.06.2023</w:t>
      </w:r>
      <w:r w:rsidR="002C0116">
        <w:rPr>
          <w:rFonts w:ascii="Liberation Serif" w:hAnsi="Liberation Serif"/>
          <w:sz w:val="28"/>
          <w:szCs w:val="28"/>
        </w:rPr>
        <w:t xml:space="preserve"> </w:t>
      </w:r>
      <w:r w:rsidR="000546F1" w:rsidRPr="001620AE">
        <w:rPr>
          <w:rFonts w:ascii="Liberation Serif" w:hAnsi="Liberation Serif"/>
          <w:sz w:val="28"/>
          <w:szCs w:val="28"/>
        </w:rPr>
        <w:t>№</w:t>
      </w:r>
      <w:r w:rsidR="000546F1">
        <w:rPr>
          <w:rFonts w:ascii="Liberation Serif" w:hAnsi="Liberation Serif"/>
          <w:sz w:val="28"/>
          <w:szCs w:val="28"/>
        </w:rPr>
        <w:t xml:space="preserve"> </w:t>
      </w:r>
      <w:r w:rsidR="00596ADE">
        <w:rPr>
          <w:rFonts w:ascii="Liberation Serif" w:hAnsi="Liberation Serif"/>
          <w:sz w:val="28"/>
          <w:szCs w:val="28"/>
        </w:rPr>
        <w:t>239</w:t>
      </w:r>
    </w:p>
    <w:p w:rsidR="000546F1" w:rsidRDefault="000546F1" w:rsidP="00133698">
      <w:pPr>
        <w:rPr>
          <w:sz w:val="28"/>
          <w:szCs w:val="28"/>
        </w:rPr>
      </w:pPr>
    </w:p>
    <w:p w:rsidR="002C0116" w:rsidRPr="001F1590" w:rsidRDefault="002C0116" w:rsidP="00133698">
      <w:pPr>
        <w:rPr>
          <w:sz w:val="28"/>
          <w:szCs w:val="28"/>
        </w:rPr>
      </w:pPr>
    </w:p>
    <w:p w:rsidR="000546F1" w:rsidRPr="00E4429E" w:rsidRDefault="000546F1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14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172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 </w:t>
      </w:r>
      <w:r w:rsidR="002C0116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0546F1" w:rsidRPr="00C20375" w:rsidRDefault="000546F1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0546F1" w:rsidRPr="00C94062" w:rsidRDefault="000546F1" w:rsidP="002C0116">
      <w:pPr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94062">
        <w:rPr>
          <w:rFonts w:ascii="Liberation Serif" w:hAnsi="Liberation Serif" w:cs="Liberation Serif"/>
          <w:sz w:val="28"/>
          <w:szCs w:val="28"/>
        </w:rPr>
        <w:t>В соответствии</w:t>
      </w:r>
      <w:r w:rsidR="001638F2">
        <w:rPr>
          <w:rFonts w:ascii="Liberation Serif" w:hAnsi="Liberation Serif" w:cs="Liberation Serif"/>
          <w:sz w:val="28"/>
          <w:szCs w:val="28"/>
        </w:rPr>
        <w:t xml:space="preserve"> </w:t>
      </w:r>
      <w:r w:rsidRPr="00C94062">
        <w:rPr>
          <w:rFonts w:ascii="Liberation Serif" w:hAnsi="Liberation Serif" w:cs="Liberation Serif"/>
          <w:sz w:val="28"/>
          <w:szCs w:val="28"/>
        </w:rPr>
        <w:t>с</w:t>
      </w:r>
      <w:r w:rsidR="001638F2">
        <w:rPr>
          <w:rFonts w:ascii="Liberation Serif" w:hAnsi="Liberation Serif" w:cs="Liberation Serif"/>
          <w:sz w:val="28"/>
          <w:szCs w:val="28"/>
        </w:rPr>
        <w:t xml:space="preserve"> </w:t>
      </w:r>
      <w:r w:rsidRPr="00C94062">
        <w:rPr>
          <w:rFonts w:ascii="Liberation Serif" w:hAnsi="Liberation Serif" w:cs="Liberation Serif"/>
          <w:sz w:val="28"/>
          <w:szCs w:val="28"/>
        </w:rPr>
        <w:t xml:space="preserve">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2C0116">
        <w:rPr>
          <w:rFonts w:ascii="Liberation Serif" w:hAnsi="Liberation Serif" w:cs="Liberation Serif"/>
          <w:sz w:val="28"/>
          <w:szCs w:val="28"/>
        </w:rPr>
        <w:br/>
      </w:r>
      <w:r w:rsidRPr="00C94062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2C0116">
        <w:rPr>
          <w:rFonts w:ascii="Liberation Serif" w:hAnsi="Liberation Serif" w:cs="Liberation Serif"/>
          <w:sz w:val="28"/>
          <w:szCs w:val="28"/>
        </w:rPr>
        <w:br/>
      </w:r>
      <w:r w:rsidRPr="00C94062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2C0116">
        <w:rPr>
          <w:rFonts w:ascii="Liberation Serif" w:hAnsi="Liberation Serif" w:cs="Liberation Serif"/>
          <w:sz w:val="28"/>
          <w:szCs w:val="28"/>
        </w:rPr>
        <w:br/>
      </w:r>
      <w:r w:rsidRPr="00C94062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C94062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C94062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</w:t>
      </w:r>
      <w:r w:rsidR="002C0116">
        <w:rPr>
          <w:rFonts w:ascii="Liberation Serif" w:hAnsi="Liberation Serif" w:cs="Liberation Serif"/>
          <w:sz w:val="28"/>
          <w:szCs w:val="28"/>
        </w:rPr>
        <w:t xml:space="preserve">родского округа от 24.02.2021 </w:t>
      </w:r>
      <w:r w:rsidR="002C0116">
        <w:rPr>
          <w:rFonts w:ascii="Liberation Serif" w:hAnsi="Liberation Serif" w:cs="Liberation Serif"/>
          <w:sz w:val="28"/>
          <w:szCs w:val="28"/>
        </w:rPr>
        <w:br/>
        <w:t xml:space="preserve">№ </w:t>
      </w:r>
      <w:r w:rsidRPr="00C94062">
        <w:rPr>
          <w:rFonts w:ascii="Liberation Serif" w:hAnsi="Liberation Serif" w:cs="Liberation Serif"/>
          <w:sz w:val="28"/>
          <w:szCs w:val="28"/>
        </w:rPr>
        <w:t>804, от 24.11.2021 № 32, от 29.03.2023 № 204)</w:t>
      </w:r>
      <w:r w:rsidR="001638F2">
        <w:rPr>
          <w:rFonts w:ascii="Liberation Serif" w:hAnsi="Liberation Serif" w:cs="Liberation Serif"/>
          <w:sz w:val="28"/>
          <w:szCs w:val="28"/>
        </w:rPr>
        <w:t xml:space="preserve"> </w:t>
      </w:r>
      <w:r w:rsidR="001638F2">
        <w:rPr>
          <w:rFonts w:ascii="Liberation Serif" w:hAnsi="Liberation Serif"/>
          <w:sz w:val="28"/>
          <w:szCs w:val="28"/>
        </w:rPr>
        <w:t>«</w:t>
      </w:r>
      <w:r w:rsidR="001638F2">
        <w:rPr>
          <w:rFonts w:ascii="Liberation Serif" w:hAnsi="Liberation Serif" w:cs="Liberation Serif"/>
          <w:sz w:val="28"/>
          <w:szCs w:val="28"/>
        </w:rPr>
        <w:t>Об утверждении Положения о бюджетном процессе в Каменск-Уральском городском округе»</w:t>
      </w:r>
      <w:r w:rsidRPr="00C94062">
        <w:rPr>
          <w:rFonts w:ascii="Liberation Serif" w:hAnsi="Liberation Serif" w:cs="Liberation Serif"/>
          <w:sz w:val="28"/>
          <w:szCs w:val="28"/>
        </w:rPr>
        <w:t>,</w:t>
      </w:r>
      <w:r w:rsidR="001638F2">
        <w:rPr>
          <w:rFonts w:ascii="Liberation Serif" w:hAnsi="Liberation Serif" w:cs="Liberation Serif"/>
          <w:sz w:val="28"/>
          <w:szCs w:val="28"/>
        </w:rPr>
        <w:t xml:space="preserve"> </w:t>
      </w:r>
      <w:r w:rsidRPr="00C94062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0546F1" w:rsidRPr="001021E4" w:rsidRDefault="000546F1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021E4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0546F1" w:rsidRPr="003A112E" w:rsidRDefault="002C0116" w:rsidP="00FF30F3">
      <w:pPr>
        <w:pStyle w:val="ConsPlusNormal"/>
        <w:tabs>
          <w:tab w:val="left" w:pos="540"/>
          <w:tab w:val="left" w:pos="700"/>
          <w:tab w:val="left" w:pos="900"/>
        </w:tabs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 Думы </w:t>
      </w:r>
      <w:r w:rsidR="000546F1" w:rsidRPr="00F40E5B">
        <w:rPr>
          <w:rFonts w:ascii="Liberation Serif" w:hAnsi="Liberation Serif" w:cs="Times New Roman"/>
          <w:sz w:val="28"/>
          <w:szCs w:val="28"/>
        </w:rPr>
        <w:t>Каменск-Уральского городского округа</w:t>
      </w:r>
      <w:r>
        <w:rPr>
          <w:rFonts w:ascii="Liberation Serif" w:hAnsi="Liberation Serif" w:cs="Times New Roman"/>
          <w:sz w:val="28"/>
          <w:szCs w:val="28"/>
        </w:rPr>
        <w:br/>
      </w:r>
      <w:r w:rsidR="000546F1" w:rsidRPr="00F40E5B">
        <w:rPr>
          <w:rFonts w:ascii="Liberation Serif" w:hAnsi="Liberation Serif" w:cs="Times New Roman"/>
          <w:sz w:val="28"/>
          <w:szCs w:val="28"/>
        </w:rPr>
        <w:t>от</w:t>
      </w:r>
      <w:r w:rsidR="001638F2">
        <w:rPr>
          <w:rFonts w:ascii="Liberation Serif" w:hAnsi="Liberation Serif" w:cs="Times New Roman"/>
          <w:sz w:val="28"/>
          <w:szCs w:val="28"/>
        </w:rPr>
        <w:t xml:space="preserve"> </w:t>
      </w:r>
      <w:r w:rsidR="000546F1" w:rsidRPr="00F40E5B">
        <w:rPr>
          <w:rFonts w:ascii="Liberation Serif" w:hAnsi="Liberation Serif" w:cs="Times New Roman"/>
          <w:sz w:val="28"/>
          <w:szCs w:val="28"/>
        </w:rPr>
        <w:t>14.</w:t>
      </w:r>
      <w:r w:rsidR="000546F1">
        <w:rPr>
          <w:rFonts w:ascii="Liberation Serif" w:hAnsi="Liberation Serif" w:cs="Times New Roman"/>
          <w:sz w:val="28"/>
          <w:szCs w:val="28"/>
        </w:rPr>
        <w:t>12.2022</w:t>
      </w:r>
      <w:r w:rsidR="001638F2">
        <w:rPr>
          <w:rFonts w:ascii="Liberation Serif" w:hAnsi="Liberation Serif" w:cs="Times New Roman"/>
          <w:sz w:val="28"/>
          <w:szCs w:val="28"/>
        </w:rPr>
        <w:t xml:space="preserve"> </w:t>
      </w:r>
      <w:r w:rsidR="000546F1">
        <w:rPr>
          <w:rFonts w:ascii="Liberation Serif" w:hAnsi="Liberation Serif" w:cs="Times New Roman"/>
          <w:sz w:val="28"/>
          <w:szCs w:val="28"/>
        </w:rPr>
        <w:t>№</w:t>
      </w:r>
      <w:r w:rsidR="001638F2">
        <w:rPr>
          <w:rFonts w:ascii="Liberation Serif" w:hAnsi="Liberation Serif" w:cs="Times New Roman"/>
          <w:sz w:val="28"/>
          <w:szCs w:val="28"/>
        </w:rPr>
        <w:t xml:space="preserve"> </w:t>
      </w:r>
      <w:r w:rsidR="000546F1">
        <w:rPr>
          <w:rFonts w:ascii="Liberation Serif" w:hAnsi="Liberation Serif" w:cs="Times New Roman"/>
          <w:sz w:val="28"/>
          <w:szCs w:val="28"/>
        </w:rPr>
        <w:t>172</w:t>
      </w:r>
      <w:r w:rsidR="001638F2">
        <w:rPr>
          <w:rFonts w:ascii="Liberation Serif" w:hAnsi="Liberation Serif" w:cs="Times New Roman"/>
          <w:sz w:val="28"/>
          <w:szCs w:val="28"/>
        </w:rPr>
        <w:t xml:space="preserve"> </w:t>
      </w:r>
      <w:r w:rsidR="000546F1">
        <w:rPr>
          <w:rFonts w:ascii="Liberation Serif" w:hAnsi="Liberation Serif" w:cs="Times New Roman"/>
          <w:sz w:val="28"/>
          <w:szCs w:val="28"/>
        </w:rPr>
        <w:t>(в редакции решения</w:t>
      </w:r>
      <w:r w:rsidR="000546F1" w:rsidRPr="00F40E5B">
        <w:rPr>
          <w:rFonts w:ascii="Liberation Serif" w:hAnsi="Liberation Serif" w:cs="Times New Roman"/>
          <w:sz w:val="28"/>
          <w:szCs w:val="28"/>
        </w:rPr>
        <w:t xml:space="preserve"> Думы</w:t>
      </w:r>
      <w:r w:rsidR="001638F2">
        <w:rPr>
          <w:rFonts w:ascii="Liberation Serif" w:hAnsi="Liberation Serif" w:cs="Times New Roman"/>
          <w:sz w:val="28"/>
          <w:szCs w:val="28"/>
        </w:rPr>
        <w:t xml:space="preserve"> </w:t>
      </w:r>
      <w:r w:rsidR="000546F1" w:rsidRPr="00F40E5B">
        <w:rPr>
          <w:rFonts w:ascii="Liberation Serif" w:hAnsi="Liberation Serif" w:cs="Times New Roman"/>
          <w:sz w:val="28"/>
          <w:szCs w:val="28"/>
        </w:rPr>
        <w:t>Каменск-Уральского городского округа от 29.03.2023 № 204) «</w:t>
      </w:r>
      <w:r w:rsidR="000546F1" w:rsidRPr="00F40E5B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2023 год и плановый период 2024 и 2025 годов</w:t>
      </w:r>
      <w:r w:rsidR="000546F1" w:rsidRPr="00F40E5B">
        <w:rPr>
          <w:rFonts w:ascii="Liberation Serif" w:hAnsi="Liberation Serif" w:cs="Times New Roman"/>
          <w:sz w:val="28"/>
          <w:szCs w:val="28"/>
        </w:rPr>
        <w:t xml:space="preserve">» (далее - решение) </w:t>
      </w:r>
      <w:r w:rsidR="000546F1" w:rsidRPr="003A112E">
        <w:rPr>
          <w:rFonts w:ascii="Liberation Serif" w:hAnsi="Liberation Serif" w:cs="Times New Roman"/>
          <w:color w:val="000000" w:themeColor="text1"/>
          <w:sz w:val="28"/>
          <w:szCs w:val="28"/>
        </w:rPr>
        <w:t>следующие изменения:</w:t>
      </w:r>
    </w:p>
    <w:p w:rsidR="000546F1" w:rsidRPr="003A112E" w:rsidRDefault="000546F1" w:rsidP="002C0116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3A112E">
        <w:rPr>
          <w:rFonts w:ascii="Liberation Serif" w:hAnsi="Liberation Serif"/>
          <w:color w:val="000000" w:themeColor="text1"/>
          <w:sz w:val="28"/>
          <w:szCs w:val="28"/>
        </w:rPr>
        <w:t xml:space="preserve">1) </w:t>
      </w:r>
      <w:r w:rsidR="003A112E" w:rsidRPr="003A112E">
        <w:rPr>
          <w:rFonts w:ascii="Liberation Serif" w:hAnsi="Liberation Serif"/>
          <w:color w:val="000000" w:themeColor="text1"/>
          <w:sz w:val="28"/>
          <w:szCs w:val="28"/>
        </w:rPr>
        <w:t xml:space="preserve">подпункт 1 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пункт</w:t>
      </w:r>
      <w:r w:rsidR="003A112E"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C011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 решения изложить в следующей 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редакции:</w:t>
      </w:r>
    </w:p>
    <w:p w:rsidR="000546F1" w:rsidRPr="003A112E" w:rsidRDefault="000546F1" w:rsidP="002C011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10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3A112E"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Pr="003A112E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3A112E"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718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 8</w:t>
      </w:r>
      <w:r w:rsidR="003A112E"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97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3A112E"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Pr="003A11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2023 год</w:t>
      </w:r>
      <w:r w:rsidRPr="003A112E">
        <w:rPr>
          <w:rFonts w:ascii="Liberation Serif" w:hAnsi="Liberation Serif"/>
          <w:color w:val="000000" w:themeColor="text1"/>
          <w:sz w:val="28"/>
          <w:szCs w:val="28"/>
        </w:rPr>
        <w:t>;»;</w:t>
      </w:r>
    </w:p>
    <w:p w:rsidR="000546F1" w:rsidRPr="003237DE" w:rsidRDefault="000546F1" w:rsidP="002C0116">
      <w:pPr>
        <w:pStyle w:val="Standard"/>
        <w:tabs>
          <w:tab w:val="left" w:pos="0"/>
          <w:tab w:val="left" w:pos="540"/>
          <w:tab w:val="left" w:pos="80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37DE">
        <w:rPr>
          <w:rFonts w:ascii="Liberation Serif" w:hAnsi="Liberation Serif"/>
          <w:sz w:val="28"/>
          <w:szCs w:val="28"/>
        </w:rPr>
        <w:t xml:space="preserve">2) подпункт 1 </w:t>
      </w:r>
      <w:r w:rsidRPr="003237DE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0546F1" w:rsidRPr="00873E15" w:rsidRDefault="000546F1" w:rsidP="002C011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873E15">
        <w:rPr>
          <w:rFonts w:ascii="Liberation Serif" w:hAnsi="Liberation Serif"/>
          <w:sz w:val="28"/>
          <w:szCs w:val="28"/>
          <w:lang w:eastAsia="ru-RU"/>
        </w:rPr>
        <w:t>«1)</w:t>
      </w:r>
      <w:r w:rsidRPr="00873E15">
        <w:rPr>
          <w:rFonts w:ascii="Liberation Serif" w:hAnsi="Liberation Serif"/>
          <w:sz w:val="28"/>
          <w:szCs w:val="28"/>
          <w:lang w:val="en-US"/>
        </w:rPr>
        <w:t> 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DD351E">
        <w:rPr>
          <w:rFonts w:ascii="Liberation Serif" w:hAnsi="Liberation Serif"/>
          <w:sz w:val="28"/>
          <w:szCs w:val="28"/>
        </w:rPr>
        <w:t>8</w:t>
      </w:r>
      <w:r w:rsidR="00DD351E" w:rsidRPr="00DD351E">
        <w:rPr>
          <w:rFonts w:ascii="Liberation Serif" w:hAnsi="Liberation Serif"/>
          <w:sz w:val="28"/>
          <w:szCs w:val="28"/>
        </w:rPr>
        <w:t> </w:t>
      </w:r>
      <w:r w:rsidR="00DD351E" w:rsidRPr="003A112E">
        <w:rPr>
          <w:rFonts w:ascii="Liberation Serif" w:hAnsi="Liberation Serif"/>
          <w:sz w:val="28"/>
          <w:szCs w:val="28"/>
        </w:rPr>
        <w:t>875 870</w:t>
      </w:r>
      <w:r w:rsidRPr="00DD351E">
        <w:rPr>
          <w:rFonts w:ascii="Liberation Serif" w:hAnsi="Liberation Serif"/>
          <w:sz w:val="28"/>
          <w:szCs w:val="28"/>
        </w:rPr>
        <w:t>,</w:t>
      </w:r>
      <w:r w:rsidR="00DD351E" w:rsidRPr="003A112E">
        <w:rPr>
          <w:rFonts w:ascii="Liberation Serif" w:hAnsi="Liberation Serif"/>
          <w:sz w:val="28"/>
          <w:szCs w:val="28"/>
        </w:rPr>
        <w:t>4</w:t>
      </w:r>
      <w:r w:rsidR="002C0116">
        <w:rPr>
          <w:rFonts w:ascii="Liberation Serif" w:hAnsi="Liberation Serif"/>
          <w:sz w:val="28"/>
          <w:szCs w:val="28"/>
        </w:rPr>
        <w:t xml:space="preserve"> </w:t>
      </w:r>
      <w:r w:rsidRPr="00DD351E">
        <w:rPr>
          <w:rFonts w:ascii="Liberation Serif" w:hAnsi="Liberation Serif"/>
          <w:sz w:val="28"/>
          <w:szCs w:val="28"/>
        </w:rPr>
        <w:t>тысяч</w:t>
      </w:r>
      <w:r w:rsidRPr="00873E15">
        <w:rPr>
          <w:rFonts w:ascii="Liberation Serif" w:hAnsi="Liberation Serif"/>
          <w:sz w:val="28"/>
          <w:szCs w:val="28"/>
        </w:rPr>
        <w:t xml:space="preserve"> рублей на 2023 год;»;</w:t>
      </w:r>
    </w:p>
    <w:p w:rsidR="000546F1" w:rsidRPr="00282423" w:rsidRDefault="00517629" w:rsidP="002C011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2423">
        <w:rPr>
          <w:rFonts w:ascii="Liberation Serif" w:hAnsi="Liberation Serif"/>
          <w:sz w:val="28"/>
          <w:szCs w:val="28"/>
        </w:rPr>
        <w:t>3</w:t>
      </w:r>
      <w:r w:rsidR="000546F1" w:rsidRPr="00282423">
        <w:rPr>
          <w:rFonts w:ascii="Liberation Serif" w:hAnsi="Liberation Serif"/>
          <w:sz w:val="28"/>
          <w:szCs w:val="28"/>
        </w:rPr>
        <w:t xml:space="preserve">) </w:t>
      </w:r>
      <w:r w:rsidR="003A112E" w:rsidRPr="00282423">
        <w:rPr>
          <w:rFonts w:ascii="Liberation Serif" w:hAnsi="Liberation Serif"/>
          <w:sz w:val="28"/>
          <w:szCs w:val="28"/>
        </w:rPr>
        <w:t xml:space="preserve">подпункт 1 </w:t>
      </w:r>
      <w:r w:rsidR="000546F1" w:rsidRPr="00282423">
        <w:rPr>
          <w:rFonts w:ascii="Liberation Serif" w:hAnsi="Liberation Serif"/>
          <w:sz w:val="28"/>
          <w:szCs w:val="28"/>
        </w:rPr>
        <w:t>пункт</w:t>
      </w:r>
      <w:r w:rsidR="003A112E" w:rsidRPr="00282423">
        <w:rPr>
          <w:rFonts w:ascii="Liberation Serif" w:hAnsi="Liberation Serif"/>
          <w:sz w:val="28"/>
          <w:szCs w:val="28"/>
        </w:rPr>
        <w:t>а</w:t>
      </w:r>
      <w:r w:rsidR="000546F1" w:rsidRPr="00282423">
        <w:rPr>
          <w:rFonts w:ascii="Liberation Serif" w:hAnsi="Liberation Serif"/>
          <w:sz w:val="28"/>
          <w:szCs w:val="28"/>
        </w:rPr>
        <w:t xml:space="preserve"> 12 решения изложить в следующей редакции:</w:t>
      </w:r>
    </w:p>
    <w:p w:rsidR="000546F1" w:rsidRPr="00282423" w:rsidRDefault="000546F1" w:rsidP="002C0116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2423">
        <w:rPr>
          <w:rFonts w:ascii="Liberation Serif" w:hAnsi="Liberation Serif"/>
          <w:sz w:val="28"/>
          <w:szCs w:val="28"/>
        </w:rPr>
        <w:t>«</w:t>
      </w:r>
      <w:r w:rsidRPr="00282423">
        <w:rPr>
          <w:rFonts w:ascii="Liberation Serif" w:hAnsi="Liberation Serif" w:cs="Liberation Serif"/>
          <w:sz w:val="28"/>
          <w:szCs w:val="28"/>
        </w:rPr>
        <w:t xml:space="preserve">1) </w:t>
      </w:r>
      <w:r w:rsidR="003A112E" w:rsidRPr="00282423">
        <w:rPr>
          <w:rFonts w:ascii="Liberation Serif" w:hAnsi="Liberation Serif" w:cs="Liberation Serif"/>
          <w:sz w:val="28"/>
          <w:szCs w:val="28"/>
        </w:rPr>
        <w:t>717</w:t>
      </w:r>
      <w:r w:rsidRPr="00282423">
        <w:rPr>
          <w:rFonts w:ascii="Liberation Serif" w:hAnsi="Liberation Serif" w:cs="Liberation Serif"/>
          <w:sz w:val="28"/>
          <w:szCs w:val="28"/>
        </w:rPr>
        <w:t xml:space="preserve"> 230,6 тысяч рублей на 2023 год;</w:t>
      </w:r>
      <w:r w:rsidRPr="00282423">
        <w:rPr>
          <w:rFonts w:ascii="Liberation Serif" w:hAnsi="Liberation Serif"/>
          <w:sz w:val="28"/>
          <w:szCs w:val="28"/>
        </w:rPr>
        <w:t>»;</w:t>
      </w:r>
    </w:p>
    <w:p w:rsidR="000546F1" w:rsidRPr="00282423" w:rsidRDefault="00517629" w:rsidP="002C011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2423">
        <w:rPr>
          <w:rFonts w:ascii="Liberation Serif" w:hAnsi="Liberation Serif"/>
          <w:sz w:val="28"/>
          <w:szCs w:val="28"/>
        </w:rPr>
        <w:t>4</w:t>
      </w:r>
      <w:r w:rsidR="000546F1" w:rsidRPr="00282423">
        <w:rPr>
          <w:rFonts w:ascii="Liberation Serif" w:hAnsi="Liberation Serif"/>
          <w:sz w:val="28"/>
          <w:szCs w:val="28"/>
        </w:rPr>
        <w:t>) подпункт 1 пункта 14 решения изложить в следующей редакции:</w:t>
      </w:r>
    </w:p>
    <w:p w:rsidR="000546F1" w:rsidRDefault="000546F1" w:rsidP="002C0116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2423">
        <w:rPr>
          <w:rFonts w:ascii="Liberation Serif" w:hAnsi="Liberation Serif"/>
          <w:sz w:val="28"/>
          <w:szCs w:val="28"/>
        </w:rPr>
        <w:t>«</w:t>
      </w:r>
      <w:r w:rsidRPr="00282423">
        <w:rPr>
          <w:rFonts w:ascii="Liberation Serif" w:hAnsi="Liberation Serif" w:cs="Liberation Serif"/>
          <w:sz w:val="28"/>
          <w:szCs w:val="28"/>
        </w:rPr>
        <w:t xml:space="preserve">1) </w:t>
      </w:r>
      <w:r w:rsidR="00713079" w:rsidRPr="00282423">
        <w:rPr>
          <w:rFonts w:ascii="Liberation Serif" w:hAnsi="Liberation Serif" w:cs="Liberation Serif"/>
          <w:sz w:val="28"/>
          <w:szCs w:val="28"/>
        </w:rPr>
        <w:t>5</w:t>
      </w:r>
      <w:r w:rsidRPr="00282423">
        <w:rPr>
          <w:rFonts w:ascii="Liberation Serif" w:hAnsi="Liberation Serif" w:cs="Liberation Serif"/>
          <w:sz w:val="28"/>
          <w:szCs w:val="28"/>
        </w:rPr>
        <w:t>2</w:t>
      </w:r>
      <w:r w:rsidR="00C17F75" w:rsidRPr="00282423">
        <w:rPr>
          <w:rFonts w:ascii="Liberation Serif" w:hAnsi="Liberation Serif" w:cs="Liberation Serif"/>
          <w:sz w:val="28"/>
          <w:szCs w:val="28"/>
        </w:rPr>
        <w:t>1</w:t>
      </w:r>
      <w:r w:rsidRPr="00282423">
        <w:rPr>
          <w:rFonts w:ascii="Liberation Serif" w:hAnsi="Liberation Serif" w:cs="Liberation Serif"/>
          <w:sz w:val="28"/>
          <w:szCs w:val="28"/>
        </w:rPr>
        <w:t>,4 тысяч рублей</w:t>
      </w:r>
      <w:r w:rsidRPr="0004563E">
        <w:rPr>
          <w:rFonts w:ascii="Liberation Serif" w:hAnsi="Liberation Serif" w:cs="Liberation Serif"/>
          <w:sz w:val="28"/>
          <w:szCs w:val="28"/>
        </w:rPr>
        <w:t xml:space="preserve"> на 2023 год;</w:t>
      </w:r>
      <w:r w:rsidRPr="0004563E">
        <w:rPr>
          <w:rFonts w:ascii="Liberation Serif" w:hAnsi="Liberation Serif"/>
          <w:sz w:val="28"/>
          <w:szCs w:val="28"/>
        </w:rPr>
        <w:t>»;</w:t>
      </w:r>
    </w:p>
    <w:p w:rsidR="004B0EF4" w:rsidRPr="00191A0A" w:rsidRDefault="00191A0A" w:rsidP="002C011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91A0A">
        <w:rPr>
          <w:rFonts w:ascii="Liberation Serif" w:hAnsi="Liberation Serif"/>
          <w:sz w:val="28"/>
          <w:szCs w:val="28"/>
        </w:rPr>
        <w:t>5</w:t>
      </w:r>
      <w:r w:rsidR="004B0EF4" w:rsidRPr="00191A0A">
        <w:rPr>
          <w:rFonts w:ascii="Liberation Serif" w:hAnsi="Liberation Serif"/>
          <w:sz w:val="28"/>
          <w:szCs w:val="28"/>
        </w:rPr>
        <w:t>) подпункт 1 пункта 15 решения изложить в следующей редакции:</w:t>
      </w:r>
    </w:p>
    <w:p w:rsidR="004B0EF4" w:rsidRPr="00191A0A" w:rsidRDefault="004B0EF4" w:rsidP="002C0116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1A0A">
        <w:rPr>
          <w:rFonts w:ascii="Liberation Serif" w:hAnsi="Liberation Serif"/>
          <w:sz w:val="28"/>
          <w:szCs w:val="28"/>
        </w:rPr>
        <w:t>«</w:t>
      </w:r>
      <w:r w:rsidR="00191A0A" w:rsidRPr="00191A0A">
        <w:rPr>
          <w:rFonts w:ascii="Liberation Serif" w:hAnsi="Liberation Serif" w:cs="Liberation Serif"/>
          <w:sz w:val="28"/>
          <w:szCs w:val="28"/>
        </w:rPr>
        <w:t>1) 606 501,5</w:t>
      </w:r>
      <w:r w:rsidRPr="00191A0A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  <w:r w:rsidRPr="00191A0A">
        <w:rPr>
          <w:rFonts w:ascii="Liberation Serif" w:hAnsi="Liberation Serif"/>
          <w:sz w:val="28"/>
          <w:szCs w:val="28"/>
        </w:rPr>
        <w:t>»;</w:t>
      </w:r>
    </w:p>
    <w:p w:rsidR="000546F1" w:rsidRPr="00282423" w:rsidRDefault="00191A0A" w:rsidP="002C0116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0546F1" w:rsidRPr="00282423">
        <w:rPr>
          <w:rFonts w:ascii="Liberation Serif" w:hAnsi="Liberation Serif"/>
          <w:sz w:val="28"/>
          <w:szCs w:val="28"/>
        </w:rPr>
        <w:t>) подпункт 1 пункта 20 решения изложить в следующей редакции:</w:t>
      </w:r>
      <w:r w:rsidR="000546F1" w:rsidRPr="0028242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546F1" w:rsidRPr="00282423" w:rsidRDefault="000546F1" w:rsidP="002C011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2423">
        <w:rPr>
          <w:rFonts w:ascii="Liberation Serif" w:hAnsi="Liberation Serif"/>
          <w:spacing w:val="-2"/>
          <w:sz w:val="28"/>
          <w:szCs w:val="28"/>
        </w:rPr>
        <w:lastRenderedPageBreak/>
        <w:t>«</w:t>
      </w:r>
      <w:r w:rsidRPr="00282423">
        <w:rPr>
          <w:rFonts w:ascii="Liberation Serif" w:hAnsi="Liberation Serif" w:cs="Liberation Serif"/>
          <w:sz w:val="28"/>
          <w:szCs w:val="28"/>
        </w:rPr>
        <w:t>1) 480,0 тысяч рублей на 2023 год;»;</w:t>
      </w:r>
      <w:r w:rsidRPr="00282423">
        <w:rPr>
          <w:rFonts w:ascii="Liberation Serif" w:hAnsi="Liberation Serif"/>
          <w:sz w:val="28"/>
          <w:szCs w:val="28"/>
        </w:rPr>
        <w:t xml:space="preserve"> </w:t>
      </w:r>
    </w:p>
    <w:p w:rsidR="000546F1" w:rsidRPr="00282423" w:rsidRDefault="00191A0A" w:rsidP="002C0116">
      <w:pPr>
        <w:pStyle w:val="a4"/>
        <w:tabs>
          <w:tab w:val="left" w:pos="360"/>
          <w:tab w:val="left" w:pos="500"/>
          <w:tab w:val="left" w:pos="540"/>
          <w:tab w:val="left" w:pos="72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2C0116">
        <w:rPr>
          <w:rFonts w:ascii="Liberation Serif" w:hAnsi="Liberation Serif"/>
          <w:sz w:val="28"/>
          <w:szCs w:val="28"/>
        </w:rPr>
        <w:t xml:space="preserve">) подпункт 1 пункта 23 </w:t>
      </w:r>
      <w:r w:rsidR="000546F1" w:rsidRPr="00282423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  <w:r w:rsidR="000546F1" w:rsidRPr="0028242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C6B57" w:rsidRPr="00282423" w:rsidRDefault="000546F1" w:rsidP="002C0116">
      <w:pPr>
        <w:tabs>
          <w:tab w:val="left" w:pos="500"/>
          <w:tab w:val="left" w:pos="7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2423">
        <w:rPr>
          <w:rFonts w:ascii="Liberation Serif" w:hAnsi="Liberation Serif"/>
          <w:spacing w:val="-2"/>
          <w:sz w:val="28"/>
          <w:szCs w:val="28"/>
        </w:rPr>
        <w:t>«</w:t>
      </w:r>
      <w:r w:rsidRPr="00282423">
        <w:rPr>
          <w:rFonts w:ascii="Liberation Serif" w:hAnsi="Liberation Serif" w:cs="Liberation Serif"/>
          <w:sz w:val="28"/>
          <w:szCs w:val="28"/>
        </w:rPr>
        <w:t>1) 150,0 тысяч рублей на 2023 год;»;</w:t>
      </w:r>
    </w:p>
    <w:p w:rsidR="000C6B57" w:rsidRPr="00282423" w:rsidRDefault="00191A0A" w:rsidP="002C0116">
      <w:pPr>
        <w:pStyle w:val="a4"/>
        <w:tabs>
          <w:tab w:val="left" w:pos="360"/>
          <w:tab w:val="left" w:pos="500"/>
          <w:tab w:val="left" w:pos="540"/>
          <w:tab w:val="left" w:pos="72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="002C0116">
        <w:rPr>
          <w:rFonts w:ascii="Liberation Serif" w:hAnsi="Liberation Serif"/>
          <w:sz w:val="28"/>
          <w:szCs w:val="28"/>
        </w:rPr>
        <w:t xml:space="preserve">) подпункт 1 пункта 26 </w:t>
      </w:r>
      <w:r w:rsidR="000C6B57" w:rsidRPr="00282423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  <w:r w:rsidR="000C6B57" w:rsidRPr="0028242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C6B57" w:rsidRPr="00282423" w:rsidRDefault="000C6B57" w:rsidP="002C0116">
      <w:pPr>
        <w:tabs>
          <w:tab w:val="left" w:pos="500"/>
          <w:tab w:val="left" w:pos="7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2423">
        <w:rPr>
          <w:rFonts w:ascii="Liberation Serif" w:hAnsi="Liberation Serif"/>
          <w:spacing w:val="-2"/>
          <w:sz w:val="28"/>
          <w:szCs w:val="28"/>
        </w:rPr>
        <w:t>«</w:t>
      </w:r>
      <w:r w:rsidRPr="00282423">
        <w:rPr>
          <w:rFonts w:ascii="Liberation Serif" w:hAnsi="Liberation Serif" w:cs="Liberation Serif"/>
          <w:sz w:val="28"/>
          <w:szCs w:val="28"/>
        </w:rPr>
        <w:t>1) 114,5 тысяч рублей на 2023 год;»;</w:t>
      </w:r>
    </w:p>
    <w:p w:rsidR="000C6B57" w:rsidRPr="00282423" w:rsidRDefault="00191A0A" w:rsidP="002C0116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="002C0116">
        <w:rPr>
          <w:rFonts w:ascii="Liberation Serif" w:hAnsi="Liberation Serif"/>
          <w:sz w:val="28"/>
          <w:szCs w:val="28"/>
        </w:rPr>
        <w:t xml:space="preserve">) подпункт 1 пункта 27 </w:t>
      </w:r>
      <w:r w:rsidR="000C6B57" w:rsidRPr="00282423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  <w:r w:rsidR="000C6B57" w:rsidRPr="0028242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546F1" w:rsidRPr="00282423" w:rsidRDefault="000C6B57" w:rsidP="002C0116">
      <w:pPr>
        <w:tabs>
          <w:tab w:val="left" w:pos="500"/>
          <w:tab w:val="left" w:pos="7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2423">
        <w:rPr>
          <w:rFonts w:ascii="Liberation Serif" w:hAnsi="Liberation Serif"/>
          <w:spacing w:val="-2"/>
          <w:sz w:val="28"/>
          <w:szCs w:val="28"/>
        </w:rPr>
        <w:t>«</w:t>
      </w:r>
      <w:r w:rsidRPr="00282423">
        <w:rPr>
          <w:rFonts w:ascii="Liberation Serif" w:hAnsi="Liberation Serif" w:cs="Liberation Serif"/>
          <w:sz w:val="28"/>
          <w:szCs w:val="28"/>
        </w:rPr>
        <w:t>1) 130,7 тысяч рублей на 2023 год;»;</w:t>
      </w:r>
      <w:r w:rsidR="000546F1" w:rsidRPr="00282423">
        <w:rPr>
          <w:rFonts w:ascii="Liberation Serif" w:hAnsi="Liberation Serif"/>
          <w:sz w:val="28"/>
          <w:szCs w:val="28"/>
        </w:rPr>
        <w:tab/>
      </w:r>
      <w:r w:rsidR="000546F1" w:rsidRPr="00282423">
        <w:rPr>
          <w:rFonts w:ascii="Liberation Serif" w:hAnsi="Liberation Serif"/>
          <w:sz w:val="28"/>
          <w:szCs w:val="28"/>
        </w:rPr>
        <w:tab/>
      </w:r>
      <w:r w:rsidR="000546F1" w:rsidRPr="00282423">
        <w:rPr>
          <w:rFonts w:ascii="Liberation Serif" w:hAnsi="Liberation Serif"/>
          <w:sz w:val="28"/>
          <w:szCs w:val="28"/>
        </w:rPr>
        <w:tab/>
      </w:r>
    </w:p>
    <w:p w:rsidR="000546F1" w:rsidRPr="00282423" w:rsidRDefault="00191A0A" w:rsidP="002C0116">
      <w:pPr>
        <w:pStyle w:val="a4"/>
        <w:tabs>
          <w:tab w:val="left" w:pos="0"/>
        </w:tabs>
        <w:ind w:right="2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</w:t>
      </w:r>
      <w:r w:rsidR="000546F1" w:rsidRPr="00282423">
        <w:rPr>
          <w:rFonts w:ascii="Liberation Serif" w:hAnsi="Liberation Serif"/>
          <w:sz w:val="28"/>
          <w:szCs w:val="28"/>
        </w:rPr>
        <w:t>) Приложение 2 к решению «Свод доходов бюджета Каменск-Уральского городского округа на 2023 год и плановый период 2024 и 2025 годов» изложить в новой редакции согласно Приложению 1 к настоящему решению;</w:t>
      </w:r>
    </w:p>
    <w:p w:rsidR="000546F1" w:rsidRPr="00282423" w:rsidRDefault="000546F1" w:rsidP="00F254E1">
      <w:pPr>
        <w:pStyle w:val="a4"/>
        <w:tabs>
          <w:tab w:val="left" w:pos="540"/>
          <w:tab w:val="left" w:pos="600"/>
          <w:tab w:val="left" w:pos="800"/>
        </w:tabs>
        <w:rPr>
          <w:rFonts w:ascii="Liberation Serif" w:hAnsi="Liberation Serif"/>
          <w:sz w:val="28"/>
          <w:szCs w:val="28"/>
        </w:rPr>
      </w:pPr>
      <w:r w:rsidRPr="00282423">
        <w:rPr>
          <w:rFonts w:ascii="Liberation Serif" w:hAnsi="Liberation Serif"/>
          <w:sz w:val="28"/>
          <w:szCs w:val="28"/>
        </w:rPr>
        <w:t>1</w:t>
      </w:r>
      <w:r w:rsidR="00191A0A">
        <w:rPr>
          <w:rFonts w:ascii="Liberation Serif" w:hAnsi="Liberation Serif"/>
          <w:sz w:val="28"/>
          <w:szCs w:val="28"/>
        </w:rPr>
        <w:t>1</w:t>
      </w:r>
      <w:r w:rsidRPr="00282423">
        <w:rPr>
          <w:rFonts w:ascii="Liberation Serif" w:hAnsi="Liberation Serif"/>
          <w:sz w:val="28"/>
          <w:szCs w:val="28"/>
        </w:rPr>
        <w:t>) Приложение</w:t>
      </w:r>
      <w:r w:rsidR="001638F2">
        <w:rPr>
          <w:rFonts w:ascii="Liberation Serif" w:hAnsi="Liberation Serif"/>
          <w:sz w:val="28"/>
          <w:szCs w:val="28"/>
        </w:rPr>
        <w:t xml:space="preserve"> </w:t>
      </w:r>
      <w:r w:rsidRPr="00282423">
        <w:rPr>
          <w:rFonts w:ascii="Liberation Serif" w:hAnsi="Liberation Serif"/>
          <w:sz w:val="28"/>
          <w:szCs w:val="28"/>
        </w:rPr>
        <w:t>3</w:t>
      </w:r>
      <w:r w:rsidR="001638F2">
        <w:rPr>
          <w:rFonts w:ascii="Liberation Serif" w:hAnsi="Liberation Serif"/>
          <w:sz w:val="28"/>
          <w:szCs w:val="28"/>
        </w:rPr>
        <w:t xml:space="preserve"> </w:t>
      </w:r>
      <w:r w:rsidRPr="00282423">
        <w:rPr>
          <w:rFonts w:ascii="Liberation Serif" w:hAnsi="Liberation Serif"/>
          <w:sz w:val="28"/>
          <w:szCs w:val="28"/>
        </w:rPr>
        <w:t>к решению «</w:t>
      </w:r>
      <w:r w:rsidRPr="00282423">
        <w:rPr>
          <w:rFonts w:ascii="Liberation Serif" w:hAnsi="Liberation Serif" w:cs="Liberation Serif"/>
          <w:sz w:val="28"/>
          <w:szCs w:val="28"/>
        </w:rPr>
        <w:t>Распределение бюджетных</w:t>
      </w:r>
      <w:r w:rsidR="001638F2">
        <w:rPr>
          <w:rFonts w:ascii="Liberation Serif" w:hAnsi="Liberation Serif" w:cs="Liberation Serif"/>
          <w:sz w:val="28"/>
          <w:szCs w:val="28"/>
        </w:rPr>
        <w:t xml:space="preserve"> </w:t>
      </w:r>
      <w:r w:rsidRPr="00282423">
        <w:rPr>
          <w:rFonts w:ascii="Liberation Serif" w:hAnsi="Liberation Serif" w:cs="Liberation Serif"/>
          <w:sz w:val="28"/>
          <w:szCs w:val="28"/>
        </w:rPr>
        <w:t xml:space="preserve">ассигнований по разделам, подразделам, целевым статьям (муниципальным программам </w:t>
      </w:r>
      <w:r w:rsidR="002C0116">
        <w:rPr>
          <w:rFonts w:ascii="Liberation Serif" w:hAnsi="Liberation Serif" w:cs="Liberation Serif"/>
          <w:sz w:val="28"/>
          <w:szCs w:val="28"/>
        </w:rPr>
        <w:br/>
      </w:r>
      <w:r w:rsidRPr="00282423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2C0116">
        <w:rPr>
          <w:rFonts w:ascii="Liberation Serif" w:hAnsi="Liberation Serif" w:cs="Liberation Serif"/>
          <w:sz w:val="28"/>
          <w:szCs w:val="28"/>
        </w:rPr>
        <w:br/>
      </w:r>
      <w:r w:rsidRPr="00282423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 на 2023 год и плановый период 2024 и 2025 годов</w:t>
      </w:r>
      <w:r w:rsidRPr="0028242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0546F1" w:rsidRPr="00282423" w:rsidRDefault="002C0116" w:rsidP="002C011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546F1" w:rsidRPr="00282423">
        <w:rPr>
          <w:rFonts w:ascii="Liberation Serif" w:hAnsi="Liberation Serif"/>
          <w:sz w:val="28"/>
          <w:szCs w:val="28"/>
        </w:rPr>
        <w:t>1</w:t>
      </w:r>
      <w:r w:rsidR="00191A0A">
        <w:rPr>
          <w:rFonts w:ascii="Liberation Serif" w:hAnsi="Liberation Serif"/>
          <w:sz w:val="28"/>
          <w:szCs w:val="28"/>
        </w:rPr>
        <w:t>2</w:t>
      </w:r>
      <w:r w:rsidR="000546F1" w:rsidRPr="00282423">
        <w:rPr>
          <w:rFonts w:ascii="Liberation Serif" w:hAnsi="Liberation Serif"/>
          <w:sz w:val="28"/>
          <w:szCs w:val="28"/>
        </w:rPr>
        <w:t>) Приложение 4 к решению «</w:t>
      </w:r>
      <w:r w:rsidR="000546F1" w:rsidRPr="0028242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2023 год и плановый период 2024 и 2025 годов</w:t>
      </w:r>
      <w:r w:rsidR="000546F1" w:rsidRPr="00282423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3 к настоящему решению;</w:t>
      </w:r>
    </w:p>
    <w:p w:rsidR="000546F1" w:rsidRPr="00282423" w:rsidRDefault="002C0116" w:rsidP="002C011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546F1" w:rsidRPr="00282423">
        <w:rPr>
          <w:rFonts w:ascii="Liberation Serif" w:hAnsi="Liberation Serif"/>
          <w:sz w:val="28"/>
          <w:szCs w:val="28"/>
        </w:rPr>
        <w:t>1</w:t>
      </w:r>
      <w:r w:rsidR="00191A0A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 xml:space="preserve">) </w:t>
      </w:r>
      <w:r w:rsidR="000546F1" w:rsidRPr="00282423">
        <w:rPr>
          <w:rFonts w:ascii="Liberation Serif" w:hAnsi="Liberation Serif"/>
          <w:sz w:val="28"/>
          <w:szCs w:val="28"/>
        </w:rPr>
        <w:t>Приложение 5 к решению «</w:t>
      </w:r>
      <w:r w:rsidR="000546F1" w:rsidRPr="00282423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2023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0546F1" w:rsidRPr="00282423">
        <w:rPr>
          <w:rFonts w:ascii="Liberation Serif" w:hAnsi="Liberation Serif" w:cs="Liberation Serif"/>
          <w:sz w:val="28"/>
          <w:szCs w:val="28"/>
        </w:rPr>
        <w:t>и плановом периоде 2024 и 2025 годов</w:t>
      </w:r>
      <w:r w:rsidR="000546F1" w:rsidRPr="00282423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0546F1" w:rsidRPr="00282423" w:rsidRDefault="002C0116" w:rsidP="002C011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546F1" w:rsidRPr="00282423">
        <w:rPr>
          <w:rFonts w:ascii="Liberation Serif" w:hAnsi="Liberation Serif"/>
          <w:sz w:val="28"/>
          <w:szCs w:val="28"/>
        </w:rPr>
        <w:t>1</w:t>
      </w:r>
      <w:r w:rsidR="00191A0A">
        <w:rPr>
          <w:rFonts w:ascii="Liberation Serif" w:hAnsi="Liberation Serif"/>
          <w:sz w:val="28"/>
          <w:szCs w:val="28"/>
        </w:rPr>
        <w:t>4</w:t>
      </w:r>
      <w:r>
        <w:rPr>
          <w:rFonts w:ascii="Liberation Serif" w:hAnsi="Liberation Serif"/>
          <w:sz w:val="28"/>
          <w:szCs w:val="28"/>
        </w:rPr>
        <w:t xml:space="preserve">) </w:t>
      </w:r>
      <w:r w:rsidR="000546F1" w:rsidRPr="00282423">
        <w:rPr>
          <w:rFonts w:ascii="Liberation Serif" w:hAnsi="Liberation Serif"/>
          <w:sz w:val="28"/>
          <w:szCs w:val="28"/>
        </w:rPr>
        <w:t>Приложение 6 к решению «Свод источников внутреннего финансирования  дефицита  бюджета Каменск-Уральского городского округа на 2023 год и плановый период 2024 и 2025 годов» изложить в новой редакции согласно Приложению 5 к настоящему решению.</w:t>
      </w:r>
    </w:p>
    <w:p w:rsidR="000546F1" w:rsidRPr="00412C19" w:rsidRDefault="002C0116" w:rsidP="002C0116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0546F1" w:rsidRPr="00282423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</w:t>
      </w:r>
      <w:r w:rsidR="000546F1" w:rsidRPr="00412C19">
        <w:rPr>
          <w:rFonts w:ascii="Liberation Serif" w:hAnsi="Liberation Serif" w:cs="Liberation Serif"/>
          <w:sz w:val="28"/>
          <w:szCs w:val="28"/>
        </w:rPr>
        <w:t xml:space="preserve">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0546F1" w:rsidRPr="008942B4" w:rsidRDefault="000546F1" w:rsidP="00F44CE8">
      <w:pPr>
        <w:tabs>
          <w:tab w:val="left" w:pos="540"/>
          <w:tab w:val="left" w:pos="700"/>
          <w:tab w:val="left" w:pos="90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942B4">
        <w:rPr>
          <w:rFonts w:ascii="Liberation Serif" w:hAnsi="Liberation Serif" w:cs="Liberation Serif"/>
          <w:color w:val="000000"/>
          <w:sz w:val="28"/>
          <w:szCs w:val="28"/>
        </w:rPr>
        <w:t>3. Ко</w:t>
      </w:r>
      <w:r w:rsidR="002C0116">
        <w:rPr>
          <w:rFonts w:ascii="Liberation Serif" w:hAnsi="Liberation Serif" w:cs="Liberation Serif"/>
          <w:color w:val="000000"/>
          <w:sz w:val="28"/>
          <w:szCs w:val="28"/>
        </w:rPr>
        <w:t xml:space="preserve">нтроль исполнения настоящего решения возложить на </w:t>
      </w:r>
      <w:r w:rsidRPr="008942B4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 </w:t>
      </w:r>
      <w:r w:rsidR="002C0116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942B4">
        <w:rPr>
          <w:rFonts w:ascii="Liberation Serif" w:hAnsi="Liberation Serif" w:cs="Liberation Serif"/>
          <w:color w:val="000000"/>
          <w:sz w:val="28"/>
          <w:szCs w:val="28"/>
        </w:rPr>
        <w:t>по экономической политике, бюджету и налогам (Чешихин Э.П.).</w:t>
      </w:r>
    </w:p>
    <w:p w:rsidR="002C0116" w:rsidRDefault="002C011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2C0116" w:rsidRDefault="002C011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0546F1" w:rsidRPr="00FF30F3" w:rsidRDefault="000546F1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0546F1" w:rsidRPr="00FF30F3" w:rsidRDefault="000546F1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</w:t>
      </w:r>
      <w:r w:rsidR="002C0116">
        <w:rPr>
          <w:rFonts w:ascii="Liberation Serif" w:hAnsi="Liberation Serif"/>
          <w:sz w:val="28"/>
          <w:szCs w:val="28"/>
        </w:rPr>
        <w:t>ьского городского округа</w:t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В.И. Пермяков</w:t>
      </w:r>
    </w:p>
    <w:p w:rsidR="000546F1" w:rsidRDefault="000546F1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2C0116" w:rsidRPr="00FF30F3" w:rsidRDefault="002C0116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0546F1" w:rsidRPr="00FF30F3" w:rsidRDefault="000546F1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0546F1" w:rsidRPr="00FF30F3" w:rsidRDefault="000546F1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</w:t>
      </w:r>
      <w:r w:rsidR="002C0116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</w:r>
      <w:r w:rsidR="002C0116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0546F1" w:rsidRPr="00FF30F3" w:rsidSect="002C0116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FD1" w:rsidRDefault="00B12FD1" w:rsidP="00180804">
      <w:r>
        <w:separator/>
      </w:r>
    </w:p>
  </w:endnote>
  <w:endnote w:type="continuationSeparator" w:id="1">
    <w:p w:rsidR="00B12FD1" w:rsidRDefault="00B12FD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FD1" w:rsidRDefault="00B12FD1" w:rsidP="00180804">
      <w:r>
        <w:separator/>
      </w:r>
    </w:p>
  </w:footnote>
  <w:footnote w:type="continuationSeparator" w:id="1">
    <w:p w:rsidR="00B12FD1" w:rsidRDefault="00B12FD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7C1" w:rsidRDefault="00783B2B">
    <w:pPr>
      <w:pStyle w:val="ac"/>
      <w:jc w:val="center"/>
    </w:pPr>
    <w:fldSimple w:instr=" PAGE   \* MERGEFORMAT ">
      <w:r w:rsidR="00596ADE">
        <w:rPr>
          <w:noProof/>
        </w:rPr>
        <w:t>2</w:t>
      </w:r>
    </w:fldSimple>
  </w:p>
  <w:p w:rsidR="00DA27C1" w:rsidRDefault="00DA27C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1776"/>
    <w:rsid w:val="0002216E"/>
    <w:rsid w:val="0002318F"/>
    <w:rsid w:val="000235B8"/>
    <w:rsid w:val="000373BE"/>
    <w:rsid w:val="000375EE"/>
    <w:rsid w:val="0004092D"/>
    <w:rsid w:val="00041DBA"/>
    <w:rsid w:val="00042482"/>
    <w:rsid w:val="0004563E"/>
    <w:rsid w:val="00046B9B"/>
    <w:rsid w:val="0005454C"/>
    <w:rsid w:val="00054622"/>
    <w:rsid w:val="000546F1"/>
    <w:rsid w:val="0005689E"/>
    <w:rsid w:val="00056BEC"/>
    <w:rsid w:val="00057D62"/>
    <w:rsid w:val="000603A7"/>
    <w:rsid w:val="0006141F"/>
    <w:rsid w:val="00062171"/>
    <w:rsid w:val="00066D80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A0259"/>
    <w:rsid w:val="000A2679"/>
    <w:rsid w:val="000A2894"/>
    <w:rsid w:val="000A74F5"/>
    <w:rsid w:val="000B0616"/>
    <w:rsid w:val="000B32F0"/>
    <w:rsid w:val="000B3A7E"/>
    <w:rsid w:val="000B41B3"/>
    <w:rsid w:val="000B56FD"/>
    <w:rsid w:val="000B650E"/>
    <w:rsid w:val="000C1159"/>
    <w:rsid w:val="000C347C"/>
    <w:rsid w:val="000C4F06"/>
    <w:rsid w:val="000C6B57"/>
    <w:rsid w:val="000C7117"/>
    <w:rsid w:val="000D1DB7"/>
    <w:rsid w:val="000D50C3"/>
    <w:rsid w:val="000D5A48"/>
    <w:rsid w:val="000E0DF2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1E4"/>
    <w:rsid w:val="00102D9D"/>
    <w:rsid w:val="00103866"/>
    <w:rsid w:val="00105E61"/>
    <w:rsid w:val="00107005"/>
    <w:rsid w:val="00115CCF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467"/>
    <w:rsid w:val="0014379F"/>
    <w:rsid w:val="00146A47"/>
    <w:rsid w:val="0014732D"/>
    <w:rsid w:val="0015138A"/>
    <w:rsid w:val="001515AE"/>
    <w:rsid w:val="001538F7"/>
    <w:rsid w:val="00153F28"/>
    <w:rsid w:val="00154A2B"/>
    <w:rsid w:val="00155065"/>
    <w:rsid w:val="001602D5"/>
    <w:rsid w:val="001607E7"/>
    <w:rsid w:val="00160D27"/>
    <w:rsid w:val="001620AE"/>
    <w:rsid w:val="0016370E"/>
    <w:rsid w:val="001638F2"/>
    <w:rsid w:val="00163B82"/>
    <w:rsid w:val="00164704"/>
    <w:rsid w:val="00165E5B"/>
    <w:rsid w:val="00166AC1"/>
    <w:rsid w:val="00171CB0"/>
    <w:rsid w:val="00172B24"/>
    <w:rsid w:val="00173C4B"/>
    <w:rsid w:val="00175821"/>
    <w:rsid w:val="001760D4"/>
    <w:rsid w:val="00177693"/>
    <w:rsid w:val="00177CA9"/>
    <w:rsid w:val="00180804"/>
    <w:rsid w:val="00180AF3"/>
    <w:rsid w:val="00180D51"/>
    <w:rsid w:val="00185718"/>
    <w:rsid w:val="00191A0A"/>
    <w:rsid w:val="00193B45"/>
    <w:rsid w:val="001969DE"/>
    <w:rsid w:val="00197FCB"/>
    <w:rsid w:val="001A00B5"/>
    <w:rsid w:val="001A0180"/>
    <w:rsid w:val="001A1F2B"/>
    <w:rsid w:val="001A27BB"/>
    <w:rsid w:val="001A2C39"/>
    <w:rsid w:val="001A4A17"/>
    <w:rsid w:val="001A64A5"/>
    <w:rsid w:val="001A6E0D"/>
    <w:rsid w:val="001A6E96"/>
    <w:rsid w:val="001B0CD3"/>
    <w:rsid w:val="001B210C"/>
    <w:rsid w:val="001B2286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E88"/>
    <w:rsid w:val="001E1AC5"/>
    <w:rsid w:val="001E20E1"/>
    <w:rsid w:val="001E7D58"/>
    <w:rsid w:val="001E7F0C"/>
    <w:rsid w:val="001F07DA"/>
    <w:rsid w:val="001F08E7"/>
    <w:rsid w:val="001F1590"/>
    <w:rsid w:val="001F2419"/>
    <w:rsid w:val="001F62ED"/>
    <w:rsid w:val="001F6E4C"/>
    <w:rsid w:val="00200BCC"/>
    <w:rsid w:val="00201D7D"/>
    <w:rsid w:val="00204797"/>
    <w:rsid w:val="00205464"/>
    <w:rsid w:val="00205B13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2688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5DFA"/>
    <w:rsid w:val="002679FC"/>
    <w:rsid w:val="0027031B"/>
    <w:rsid w:val="002708DE"/>
    <w:rsid w:val="00270A2B"/>
    <w:rsid w:val="00273481"/>
    <w:rsid w:val="00273C81"/>
    <w:rsid w:val="00276737"/>
    <w:rsid w:val="00282423"/>
    <w:rsid w:val="002861A8"/>
    <w:rsid w:val="00286AC4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413E"/>
    <w:rsid w:val="002A5F60"/>
    <w:rsid w:val="002B3ADC"/>
    <w:rsid w:val="002B74AE"/>
    <w:rsid w:val="002C0116"/>
    <w:rsid w:val="002C0445"/>
    <w:rsid w:val="002C28D3"/>
    <w:rsid w:val="002C2977"/>
    <w:rsid w:val="002C4E51"/>
    <w:rsid w:val="002C72F2"/>
    <w:rsid w:val="002D0FEF"/>
    <w:rsid w:val="002D27E1"/>
    <w:rsid w:val="002D347B"/>
    <w:rsid w:val="002D438A"/>
    <w:rsid w:val="002D49F2"/>
    <w:rsid w:val="002D5160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3ED"/>
    <w:rsid w:val="00300E14"/>
    <w:rsid w:val="00301773"/>
    <w:rsid w:val="00307991"/>
    <w:rsid w:val="0031092B"/>
    <w:rsid w:val="00311136"/>
    <w:rsid w:val="0031114A"/>
    <w:rsid w:val="00311153"/>
    <w:rsid w:val="00311479"/>
    <w:rsid w:val="00314F51"/>
    <w:rsid w:val="00316142"/>
    <w:rsid w:val="00316B4B"/>
    <w:rsid w:val="00316C26"/>
    <w:rsid w:val="00317E93"/>
    <w:rsid w:val="003203AF"/>
    <w:rsid w:val="00320DBB"/>
    <w:rsid w:val="0032111A"/>
    <w:rsid w:val="003237DE"/>
    <w:rsid w:val="00323EDD"/>
    <w:rsid w:val="003250B3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D90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21A6"/>
    <w:rsid w:val="0036226B"/>
    <w:rsid w:val="00363325"/>
    <w:rsid w:val="00364B95"/>
    <w:rsid w:val="00365421"/>
    <w:rsid w:val="00365476"/>
    <w:rsid w:val="003654C7"/>
    <w:rsid w:val="00370A08"/>
    <w:rsid w:val="00370ACD"/>
    <w:rsid w:val="00371339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3B0F"/>
    <w:rsid w:val="00396AD5"/>
    <w:rsid w:val="00396E3A"/>
    <w:rsid w:val="003A112E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72C"/>
    <w:rsid w:val="003C1EB8"/>
    <w:rsid w:val="003C2416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118AD"/>
    <w:rsid w:val="00411A10"/>
    <w:rsid w:val="00412103"/>
    <w:rsid w:val="0041285D"/>
    <w:rsid w:val="00412AD0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486"/>
    <w:rsid w:val="004972D0"/>
    <w:rsid w:val="004A0774"/>
    <w:rsid w:val="004A14D0"/>
    <w:rsid w:val="004A3D33"/>
    <w:rsid w:val="004A5B77"/>
    <w:rsid w:val="004A65DD"/>
    <w:rsid w:val="004B0D4D"/>
    <w:rsid w:val="004B0E30"/>
    <w:rsid w:val="004B0EF4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184A"/>
    <w:rsid w:val="004F22D2"/>
    <w:rsid w:val="004F23A1"/>
    <w:rsid w:val="004F4246"/>
    <w:rsid w:val="004F4EDF"/>
    <w:rsid w:val="004F679B"/>
    <w:rsid w:val="00500A2E"/>
    <w:rsid w:val="005024FF"/>
    <w:rsid w:val="005025D9"/>
    <w:rsid w:val="00507CBB"/>
    <w:rsid w:val="00512631"/>
    <w:rsid w:val="00513E71"/>
    <w:rsid w:val="005170B7"/>
    <w:rsid w:val="00517501"/>
    <w:rsid w:val="00517629"/>
    <w:rsid w:val="00521328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6491"/>
    <w:rsid w:val="00547DD6"/>
    <w:rsid w:val="00551176"/>
    <w:rsid w:val="00551B93"/>
    <w:rsid w:val="00551D1C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473"/>
    <w:rsid w:val="00580757"/>
    <w:rsid w:val="00580CFB"/>
    <w:rsid w:val="00584437"/>
    <w:rsid w:val="00586B30"/>
    <w:rsid w:val="0059212C"/>
    <w:rsid w:val="00594601"/>
    <w:rsid w:val="0059575B"/>
    <w:rsid w:val="00595C37"/>
    <w:rsid w:val="00596ADE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60E2"/>
    <w:rsid w:val="005C761B"/>
    <w:rsid w:val="005D01F2"/>
    <w:rsid w:val="005D03B6"/>
    <w:rsid w:val="005D0E8D"/>
    <w:rsid w:val="005D172B"/>
    <w:rsid w:val="005D2324"/>
    <w:rsid w:val="005D4092"/>
    <w:rsid w:val="005E07A7"/>
    <w:rsid w:val="005E187E"/>
    <w:rsid w:val="005E4B23"/>
    <w:rsid w:val="005F0754"/>
    <w:rsid w:val="005F60F8"/>
    <w:rsid w:val="005F758B"/>
    <w:rsid w:val="005F7942"/>
    <w:rsid w:val="006018A2"/>
    <w:rsid w:val="00602427"/>
    <w:rsid w:val="006167C2"/>
    <w:rsid w:val="00620EFC"/>
    <w:rsid w:val="006212D6"/>
    <w:rsid w:val="00622AD2"/>
    <w:rsid w:val="006259E9"/>
    <w:rsid w:val="00625A66"/>
    <w:rsid w:val="0062737F"/>
    <w:rsid w:val="0063044D"/>
    <w:rsid w:val="00630792"/>
    <w:rsid w:val="00631801"/>
    <w:rsid w:val="006368C3"/>
    <w:rsid w:val="006409F9"/>
    <w:rsid w:val="00640F06"/>
    <w:rsid w:val="00642FFE"/>
    <w:rsid w:val="00643013"/>
    <w:rsid w:val="00645DEA"/>
    <w:rsid w:val="006507F9"/>
    <w:rsid w:val="00652831"/>
    <w:rsid w:val="00654D65"/>
    <w:rsid w:val="006558B0"/>
    <w:rsid w:val="00655EDF"/>
    <w:rsid w:val="00656BDC"/>
    <w:rsid w:val="0066043D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BAF"/>
    <w:rsid w:val="006813FA"/>
    <w:rsid w:val="006830C5"/>
    <w:rsid w:val="00684E15"/>
    <w:rsid w:val="006859CA"/>
    <w:rsid w:val="0068627F"/>
    <w:rsid w:val="00687273"/>
    <w:rsid w:val="00691CC7"/>
    <w:rsid w:val="00692756"/>
    <w:rsid w:val="00693F0F"/>
    <w:rsid w:val="00695537"/>
    <w:rsid w:val="006A3873"/>
    <w:rsid w:val="006A39C4"/>
    <w:rsid w:val="006A6BF2"/>
    <w:rsid w:val="006B0041"/>
    <w:rsid w:val="006B07E8"/>
    <w:rsid w:val="006B13B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4F35"/>
    <w:rsid w:val="006F6462"/>
    <w:rsid w:val="006F652A"/>
    <w:rsid w:val="006F6D65"/>
    <w:rsid w:val="006F7AA6"/>
    <w:rsid w:val="006F7CD9"/>
    <w:rsid w:val="00702165"/>
    <w:rsid w:val="0070474D"/>
    <w:rsid w:val="00705224"/>
    <w:rsid w:val="00706887"/>
    <w:rsid w:val="0070783A"/>
    <w:rsid w:val="00710FA1"/>
    <w:rsid w:val="00713079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35237"/>
    <w:rsid w:val="00741B18"/>
    <w:rsid w:val="007420C4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1B5D"/>
    <w:rsid w:val="0078317A"/>
    <w:rsid w:val="00783B2B"/>
    <w:rsid w:val="00783C94"/>
    <w:rsid w:val="007858E0"/>
    <w:rsid w:val="00785FE6"/>
    <w:rsid w:val="007867D9"/>
    <w:rsid w:val="007877B0"/>
    <w:rsid w:val="007963C6"/>
    <w:rsid w:val="00796C2B"/>
    <w:rsid w:val="007970BB"/>
    <w:rsid w:val="007A3041"/>
    <w:rsid w:val="007A3A45"/>
    <w:rsid w:val="007A5088"/>
    <w:rsid w:val="007A5367"/>
    <w:rsid w:val="007A6E79"/>
    <w:rsid w:val="007A70E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66AD"/>
    <w:rsid w:val="007D7E29"/>
    <w:rsid w:val="007E54CC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368FE"/>
    <w:rsid w:val="00842566"/>
    <w:rsid w:val="00842E7C"/>
    <w:rsid w:val="00843E1D"/>
    <w:rsid w:val="00844530"/>
    <w:rsid w:val="00847CB2"/>
    <w:rsid w:val="00847E64"/>
    <w:rsid w:val="0085024F"/>
    <w:rsid w:val="008513B8"/>
    <w:rsid w:val="00852CA8"/>
    <w:rsid w:val="00853E85"/>
    <w:rsid w:val="00855F1F"/>
    <w:rsid w:val="00857D78"/>
    <w:rsid w:val="0086114F"/>
    <w:rsid w:val="008615D6"/>
    <w:rsid w:val="00862FDB"/>
    <w:rsid w:val="00863F8C"/>
    <w:rsid w:val="00864210"/>
    <w:rsid w:val="00864BC3"/>
    <w:rsid w:val="00864EE1"/>
    <w:rsid w:val="008653DD"/>
    <w:rsid w:val="00866E7A"/>
    <w:rsid w:val="00870950"/>
    <w:rsid w:val="00871148"/>
    <w:rsid w:val="00871FB2"/>
    <w:rsid w:val="00872BDC"/>
    <w:rsid w:val="00873143"/>
    <w:rsid w:val="00873E15"/>
    <w:rsid w:val="00874483"/>
    <w:rsid w:val="00876841"/>
    <w:rsid w:val="00877BD0"/>
    <w:rsid w:val="00877C72"/>
    <w:rsid w:val="00880F4C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B24F0"/>
    <w:rsid w:val="008B2EAA"/>
    <w:rsid w:val="008B621C"/>
    <w:rsid w:val="008C0E41"/>
    <w:rsid w:val="008C32A9"/>
    <w:rsid w:val="008C3B0B"/>
    <w:rsid w:val="008C4D56"/>
    <w:rsid w:val="008C60CF"/>
    <w:rsid w:val="008D12EB"/>
    <w:rsid w:val="008D2529"/>
    <w:rsid w:val="008D2544"/>
    <w:rsid w:val="008D2FE4"/>
    <w:rsid w:val="008E0DA0"/>
    <w:rsid w:val="008E1143"/>
    <w:rsid w:val="008E1B0A"/>
    <w:rsid w:val="008E1B64"/>
    <w:rsid w:val="008E2ADB"/>
    <w:rsid w:val="008E4674"/>
    <w:rsid w:val="008E5F12"/>
    <w:rsid w:val="008F0650"/>
    <w:rsid w:val="008F2FBE"/>
    <w:rsid w:val="008F343C"/>
    <w:rsid w:val="008F369C"/>
    <w:rsid w:val="008F589F"/>
    <w:rsid w:val="008F63DF"/>
    <w:rsid w:val="008F6BF6"/>
    <w:rsid w:val="00900351"/>
    <w:rsid w:val="00900A6B"/>
    <w:rsid w:val="00900A94"/>
    <w:rsid w:val="00900E7B"/>
    <w:rsid w:val="00901A08"/>
    <w:rsid w:val="00903220"/>
    <w:rsid w:val="00904082"/>
    <w:rsid w:val="00906D37"/>
    <w:rsid w:val="00912F76"/>
    <w:rsid w:val="0091371E"/>
    <w:rsid w:val="009143C0"/>
    <w:rsid w:val="00914FFA"/>
    <w:rsid w:val="009163C8"/>
    <w:rsid w:val="00917C64"/>
    <w:rsid w:val="0092291A"/>
    <w:rsid w:val="0092655B"/>
    <w:rsid w:val="009266CF"/>
    <w:rsid w:val="00927ABD"/>
    <w:rsid w:val="00927F69"/>
    <w:rsid w:val="00932E2E"/>
    <w:rsid w:val="00932F95"/>
    <w:rsid w:val="00933485"/>
    <w:rsid w:val="009336B2"/>
    <w:rsid w:val="00935289"/>
    <w:rsid w:val="0093657A"/>
    <w:rsid w:val="00937A27"/>
    <w:rsid w:val="00937B98"/>
    <w:rsid w:val="00941DCB"/>
    <w:rsid w:val="00942355"/>
    <w:rsid w:val="00943FDD"/>
    <w:rsid w:val="00944C6D"/>
    <w:rsid w:val="009450DC"/>
    <w:rsid w:val="009465B6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79"/>
    <w:rsid w:val="009D6EF9"/>
    <w:rsid w:val="009D77B7"/>
    <w:rsid w:val="009E1679"/>
    <w:rsid w:val="009E23F9"/>
    <w:rsid w:val="009E4140"/>
    <w:rsid w:val="009E4B44"/>
    <w:rsid w:val="009F08F8"/>
    <w:rsid w:val="009F1209"/>
    <w:rsid w:val="009F1F46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2"/>
    <w:rsid w:val="00A2345F"/>
    <w:rsid w:val="00A244F6"/>
    <w:rsid w:val="00A24773"/>
    <w:rsid w:val="00A25E82"/>
    <w:rsid w:val="00A26589"/>
    <w:rsid w:val="00A26740"/>
    <w:rsid w:val="00A27C3B"/>
    <w:rsid w:val="00A30173"/>
    <w:rsid w:val="00A30567"/>
    <w:rsid w:val="00A3161B"/>
    <w:rsid w:val="00A31ED9"/>
    <w:rsid w:val="00A3388A"/>
    <w:rsid w:val="00A35B10"/>
    <w:rsid w:val="00A36884"/>
    <w:rsid w:val="00A40136"/>
    <w:rsid w:val="00A40391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7E5B"/>
    <w:rsid w:val="00A8027E"/>
    <w:rsid w:val="00A802FB"/>
    <w:rsid w:val="00A806D0"/>
    <w:rsid w:val="00A8108F"/>
    <w:rsid w:val="00A82CCD"/>
    <w:rsid w:val="00A82F9F"/>
    <w:rsid w:val="00A8615D"/>
    <w:rsid w:val="00A928AF"/>
    <w:rsid w:val="00A94E5F"/>
    <w:rsid w:val="00A95F64"/>
    <w:rsid w:val="00A96535"/>
    <w:rsid w:val="00A96C7E"/>
    <w:rsid w:val="00A97C55"/>
    <w:rsid w:val="00AA0060"/>
    <w:rsid w:val="00AA0D5E"/>
    <w:rsid w:val="00AA2D61"/>
    <w:rsid w:val="00AA4065"/>
    <w:rsid w:val="00AA432E"/>
    <w:rsid w:val="00AA59B7"/>
    <w:rsid w:val="00AB0D85"/>
    <w:rsid w:val="00AB1EFC"/>
    <w:rsid w:val="00AB34E1"/>
    <w:rsid w:val="00AB36D8"/>
    <w:rsid w:val="00AB4651"/>
    <w:rsid w:val="00AB4A33"/>
    <w:rsid w:val="00AB4AD7"/>
    <w:rsid w:val="00AB629E"/>
    <w:rsid w:val="00AB6DF9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E5E"/>
    <w:rsid w:val="00AD66A8"/>
    <w:rsid w:val="00AE076B"/>
    <w:rsid w:val="00AE50D1"/>
    <w:rsid w:val="00AE6CAA"/>
    <w:rsid w:val="00AF25EB"/>
    <w:rsid w:val="00AF3A78"/>
    <w:rsid w:val="00AF550F"/>
    <w:rsid w:val="00AF703A"/>
    <w:rsid w:val="00AF70CD"/>
    <w:rsid w:val="00AF7E37"/>
    <w:rsid w:val="00B00C30"/>
    <w:rsid w:val="00B04854"/>
    <w:rsid w:val="00B05455"/>
    <w:rsid w:val="00B0713C"/>
    <w:rsid w:val="00B07C42"/>
    <w:rsid w:val="00B11F24"/>
    <w:rsid w:val="00B12FD1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57CC0"/>
    <w:rsid w:val="00B606EF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20F0"/>
    <w:rsid w:val="00B82FF8"/>
    <w:rsid w:val="00B92D40"/>
    <w:rsid w:val="00B93E47"/>
    <w:rsid w:val="00B95778"/>
    <w:rsid w:val="00B95DBC"/>
    <w:rsid w:val="00BA0522"/>
    <w:rsid w:val="00BA170C"/>
    <w:rsid w:val="00BA4374"/>
    <w:rsid w:val="00BA552C"/>
    <w:rsid w:val="00BA7870"/>
    <w:rsid w:val="00BB0993"/>
    <w:rsid w:val="00BB1F8E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2ED6"/>
    <w:rsid w:val="00BF3152"/>
    <w:rsid w:val="00BF4346"/>
    <w:rsid w:val="00BF68FB"/>
    <w:rsid w:val="00BF6E52"/>
    <w:rsid w:val="00BF70B9"/>
    <w:rsid w:val="00C017EE"/>
    <w:rsid w:val="00C01F2C"/>
    <w:rsid w:val="00C037D9"/>
    <w:rsid w:val="00C03FA6"/>
    <w:rsid w:val="00C04B0F"/>
    <w:rsid w:val="00C070BC"/>
    <w:rsid w:val="00C10DA0"/>
    <w:rsid w:val="00C12CB5"/>
    <w:rsid w:val="00C16871"/>
    <w:rsid w:val="00C17F75"/>
    <w:rsid w:val="00C202E9"/>
    <w:rsid w:val="00C20375"/>
    <w:rsid w:val="00C21B53"/>
    <w:rsid w:val="00C2230F"/>
    <w:rsid w:val="00C23167"/>
    <w:rsid w:val="00C23BFB"/>
    <w:rsid w:val="00C25D98"/>
    <w:rsid w:val="00C27243"/>
    <w:rsid w:val="00C273C6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062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29BD"/>
    <w:rsid w:val="00CC2D68"/>
    <w:rsid w:val="00CC53C7"/>
    <w:rsid w:val="00CC64FF"/>
    <w:rsid w:val="00CD0B43"/>
    <w:rsid w:val="00CD15E7"/>
    <w:rsid w:val="00CD3FA3"/>
    <w:rsid w:val="00CD482A"/>
    <w:rsid w:val="00CD71E7"/>
    <w:rsid w:val="00CE1103"/>
    <w:rsid w:val="00CE2265"/>
    <w:rsid w:val="00CE2746"/>
    <w:rsid w:val="00CE5FD0"/>
    <w:rsid w:val="00CE690F"/>
    <w:rsid w:val="00CE7F50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6506"/>
    <w:rsid w:val="00D07263"/>
    <w:rsid w:val="00D077DF"/>
    <w:rsid w:val="00D10BB7"/>
    <w:rsid w:val="00D1420C"/>
    <w:rsid w:val="00D16064"/>
    <w:rsid w:val="00D163E3"/>
    <w:rsid w:val="00D17E08"/>
    <w:rsid w:val="00D202CC"/>
    <w:rsid w:val="00D20A88"/>
    <w:rsid w:val="00D25A47"/>
    <w:rsid w:val="00D31C48"/>
    <w:rsid w:val="00D3300D"/>
    <w:rsid w:val="00D35A18"/>
    <w:rsid w:val="00D3618B"/>
    <w:rsid w:val="00D36D1E"/>
    <w:rsid w:val="00D432E9"/>
    <w:rsid w:val="00D44A2E"/>
    <w:rsid w:val="00D45811"/>
    <w:rsid w:val="00D46873"/>
    <w:rsid w:val="00D469CF"/>
    <w:rsid w:val="00D53452"/>
    <w:rsid w:val="00D5638B"/>
    <w:rsid w:val="00D60844"/>
    <w:rsid w:val="00D615EB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570"/>
    <w:rsid w:val="00D86B4B"/>
    <w:rsid w:val="00D921D5"/>
    <w:rsid w:val="00D930F3"/>
    <w:rsid w:val="00D94A87"/>
    <w:rsid w:val="00DA0933"/>
    <w:rsid w:val="00DA1366"/>
    <w:rsid w:val="00DA1542"/>
    <w:rsid w:val="00DA27C1"/>
    <w:rsid w:val="00DA2899"/>
    <w:rsid w:val="00DA515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2421"/>
    <w:rsid w:val="00DD351E"/>
    <w:rsid w:val="00DD454C"/>
    <w:rsid w:val="00DD4606"/>
    <w:rsid w:val="00DE08BF"/>
    <w:rsid w:val="00DE196D"/>
    <w:rsid w:val="00DE21D4"/>
    <w:rsid w:val="00DE2F1C"/>
    <w:rsid w:val="00DE38A0"/>
    <w:rsid w:val="00DE3934"/>
    <w:rsid w:val="00DE4BE7"/>
    <w:rsid w:val="00DE5089"/>
    <w:rsid w:val="00DE724D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4DF0"/>
    <w:rsid w:val="00E04F68"/>
    <w:rsid w:val="00E0509B"/>
    <w:rsid w:val="00E072F4"/>
    <w:rsid w:val="00E07A5C"/>
    <w:rsid w:val="00E114BC"/>
    <w:rsid w:val="00E117FE"/>
    <w:rsid w:val="00E1415C"/>
    <w:rsid w:val="00E148D5"/>
    <w:rsid w:val="00E16DA2"/>
    <w:rsid w:val="00E1723C"/>
    <w:rsid w:val="00E17790"/>
    <w:rsid w:val="00E20CC0"/>
    <w:rsid w:val="00E236D7"/>
    <w:rsid w:val="00E23C2A"/>
    <w:rsid w:val="00E30ADD"/>
    <w:rsid w:val="00E33F79"/>
    <w:rsid w:val="00E42A78"/>
    <w:rsid w:val="00E4429E"/>
    <w:rsid w:val="00E45468"/>
    <w:rsid w:val="00E467E2"/>
    <w:rsid w:val="00E51BFE"/>
    <w:rsid w:val="00E5549A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3ED4"/>
    <w:rsid w:val="00EA644F"/>
    <w:rsid w:val="00EA70FC"/>
    <w:rsid w:val="00EB088A"/>
    <w:rsid w:val="00EB1378"/>
    <w:rsid w:val="00EB2462"/>
    <w:rsid w:val="00EB3167"/>
    <w:rsid w:val="00EB4CE6"/>
    <w:rsid w:val="00EB61C8"/>
    <w:rsid w:val="00EB7E38"/>
    <w:rsid w:val="00EC4571"/>
    <w:rsid w:val="00EC58DD"/>
    <w:rsid w:val="00EC76FB"/>
    <w:rsid w:val="00ED0895"/>
    <w:rsid w:val="00ED3BFA"/>
    <w:rsid w:val="00ED5404"/>
    <w:rsid w:val="00ED5AFD"/>
    <w:rsid w:val="00ED73E8"/>
    <w:rsid w:val="00EE1DE1"/>
    <w:rsid w:val="00EE2299"/>
    <w:rsid w:val="00EE255D"/>
    <w:rsid w:val="00EE42F0"/>
    <w:rsid w:val="00EE4587"/>
    <w:rsid w:val="00EE520E"/>
    <w:rsid w:val="00EE68C7"/>
    <w:rsid w:val="00EE7E26"/>
    <w:rsid w:val="00EF4504"/>
    <w:rsid w:val="00EF4839"/>
    <w:rsid w:val="00EF48D4"/>
    <w:rsid w:val="00EF6737"/>
    <w:rsid w:val="00EF6C54"/>
    <w:rsid w:val="00EF6C7D"/>
    <w:rsid w:val="00EF6EF2"/>
    <w:rsid w:val="00F01D16"/>
    <w:rsid w:val="00F04F73"/>
    <w:rsid w:val="00F05766"/>
    <w:rsid w:val="00F05AE4"/>
    <w:rsid w:val="00F14E65"/>
    <w:rsid w:val="00F161A5"/>
    <w:rsid w:val="00F16850"/>
    <w:rsid w:val="00F16F41"/>
    <w:rsid w:val="00F210F7"/>
    <w:rsid w:val="00F2117D"/>
    <w:rsid w:val="00F254E1"/>
    <w:rsid w:val="00F266DD"/>
    <w:rsid w:val="00F26BF7"/>
    <w:rsid w:val="00F31645"/>
    <w:rsid w:val="00F31D34"/>
    <w:rsid w:val="00F36799"/>
    <w:rsid w:val="00F40E5B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77132"/>
    <w:rsid w:val="00F80CE3"/>
    <w:rsid w:val="00F82417"/>
    <w:rsid w:val="00F83775"/>
    <w:rsid w:val="00F84149"/>
    <w:rsid w:val="00F852DD"/>
    <w:rsid w:val="00F85421"/>
    <w:rsid w:val="00F86552"/>
    <w:rsid w:val="00F87652"/>
    <w:rsid w:val="00F8790C"/>
    <w:rsid w:val="00F87DCC"/>
    <w:rsid w:val="00F930DD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1B79"/>
    <w:rsid w:val="00FB3ABB"/>
    <w:rsid w:val="00FB3F4E"/>
    <w:rsid w:val="00FB645A"/>
    <w:rsid w:val="00FB6FCA"/>
    <w:rsid w:val="00FC0029"/>
    <w:rsid w:val="00FC0336"/>
    <w:rsid w:val="00FC0840"/>
    <w:rsid w:val="00FC15FD"/>
    <w:rsid w:val="00FC255F"/>
    <w:rsid w:val="00FC53C2"/>
    <w:rsid w:val="00FC54FE"/>
    <w:rsid w:val="00FD00BB"/>
    <w:rsid w:val="00FD098A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32CB"/>
    <w:rsid w:val="00FE6A91"/>
    <w:rsid w:val="00FE7AC4"/>
    <w:rsid w:val="00FF0315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2718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708</cp:revision>
  <cp:lastPrinted>2023-06-13T09:26:00Z</cp:lastPrinted>
  <dcterms:created xsi:type="dcterms:W3CDTF">2020-08-05T08:43:00Z</dcterms:created>
  <dcterms:modified xsi:type="dcterms:W3CDTF">2023-06-21T11:53:00Z</dcterms:modified>
</cp:coreProperties>
</file>